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742" w:rsidRPr="00614D13" w:rsidRDefault="001B6742" w:rsidP="008145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6742" w:rsidRPr="00BD2015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1B6742" w:rsidRPr="00BD2015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 w:rsidRPr="00BD2015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 xml:space="preserve">ем </w:t>
      </w:r>
      <w:r w:rsidRPr="00BD2015">
        <w:rPr>
          <w:rFonts w:ascii="Times New Roman" w:hAnsi="Times New Roman"/>
          <w:sz w:val="28"/>
          <w:szCs w:val="28"/>
        </w:rPr>
        <w:t xml:space="preserve"> Правительства</w:t>
      </w:r>
    </w:p>
    <w:p w:rsidR="001B6742" w:rsidRPr="00BD2015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 w:rsidRPr="00BD2015">
        <w:rPr>
          <w:rFonts w:ascii="Times New Roman" w:hAnsi="Times New Roman"/>
          <w:sz w:val="28"/>
          <w:szCs w:val="28"/>
        </w:rPr>
        <w:t>Республики Дагестан</w:t>
      </w:r>
    </w:p>
    <w:p w:rsidR="001B6742" w:rsidRPr="001E1A16" w:rsidRDefault="001B6742" w:rsidP="007D7B1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</w:t>
      </w:r>
      <w:r w:rsidRPr="001E1A16">
        <w:rPr>
          <w:rFonts w:ascii="Times New Roman" w:hAnsi="Times New Roman"/>
          <w:sz w:val="28"/>
          <w:szCs w:val="28"/>
        </w:rPr>
        <w:t xml:space="preserve">от 29 марта </w:t>
      </w:r>
      <w:smartTag w:uri="urn:schemas-microsoft-com:office:smarttags" w:element="metricconverter">
        <w:smartTagPr>
          <w:attr w:name="ProductID" w:val="2013 г"/>
        </w:smartTagPr>
        <w:r w:rsidRPr="001E1A16">
          <w:rPr>
            <w:rFonts w:ascii="Times New Roman" w:hAnsi="Times New Roman"/>
            <w:sz w:val="28"/>
            <w:szCs w:val="28"/>
          </w:rPr>
          <w:t>2013 г</w:t>
        </w:r>
      </w:smartTag>
      <w:r w:rsidRPr="001E1A16">
        <w:rPr>
          <w:rFonts w:ascii="Times New Roman" w:hAnsi="Times New Roman"/>
          <w:sz w:val="28"/>
          <w:szCs w:val="28"/>
        </w:rPr>
        <w:t>. № 171</w:t>
      </w:r>
    </w:p>
    <w:p w:rsidR="001B6742" w:rsidRDefault="001B6742" w:rsidP="007D7B1D">
      <w:pPr>
        <w:widowControl w:val="0"/>
        <w:tabs>
          <w:tab w:val="left" w:pos="87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6742" w:rsidRPr="00BD2015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6742" w:rsidRPr="00BD2015" w:rsidRDefault="001B6742" w:rsidP="008145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75"/>
      <w:bookmarkEnd w:id="0"/>
      <w:r w:rsidRPr="00BD2015">
        <w:rPr>
          <w:rFonts w:ascii="Times New Roman" w:hAnsi="Times New Roman" w:cs="Times New Roman"/>
          <w:sz w:val="28"/>
          <w:szCs w:val="28"/>
        </w:rPr>
        <w:t>СТРУКТУРА</w:t>
      </w:r>
    </w:p>
    <w:p w:rsidR="001B6742" w:rsidRDefault="001B6742" w:rsidP="008145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BD2015">
        <w:rPr>
          <w:rFonts w:ascii="Times New Roman" w:hAnsi="Times New Roman" w:cs="Times New Roman"/>
          <w:sz w:val="28"/>
          <w:szCs w:val="28"/>
        </w:rPr>
        <w:t xml:space="preserve">ппарата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D2015">
        <w:rPr>
          <w:rFonts w:ascii="Times New Roman" w:hAnsi="Times New Roman" w:cs="Times New Roman"/>
          <w:sz w:val="28"/>
          <w:szCs w:val="28"/>
        </w:rPr>
        <w:t xml:space="preserve">инистерства промышленности </w:t>
      </w:r>
    </w:p>
    <w:p w:rsidR="001B6742" w:rsidRPr="00BD2015" w:rsidRDefault="001B6742" w:rsidP="008145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201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BD2015">
        <w:rPr>
          <w:rFonts w:ascii="Times New Roman" w:hAnsi="Times New Roman" w:cs="Times New Roman"/>
          <w:sz w:val="28"/>
          <w:szCs w:val="28"/>
        </w:rPr>
        <w:t xml:space="preserve">нергетики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1B6742" w:rsidRPr="00BD2015" w:rsidRDefault="001B6742" w:rsidP="008145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6742" w:rsidRPr="00BD2015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2015">
        <w:rPr>
          <w:rFonts w:ascii="Times New Roman" w:hAnsi="Times New Roman"/>
          <w:sz w:val="28"/>
          <w:szCs w:val="28"/>
        </w:rPr>
        <w:t>Руководство (министр и заместители)</w:t>
      </w:r>
    </w:p>
    <w:p w:rsidR="001B6742" w:rsidRPr="00BD2015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2015">
        <w:rPr>
          <w:rFonts w:ascii="Times New Roman" w:hAnsi="Times New Roman"/>
          <w:sz w:val="28"/>
          <w:szCs w:val="28"/>
        </w:rPr>
        <w:t>Управление промышленности, инноваций и сводного анализа</w:t>
      </w:r>
    </w:p>
    <w:p w:rsidR="001B6742" w:rsidRPr="00BD2015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2015">
        <w:rPr>
          <w:rFonts w:ascii="Times New Roman" w:hAnsi="Times New Roman"/>
          <w:sz w:val="28"/>
          <w:szCs w:val="28"/>
        </w:rPr>
        <w:t>Управление топливно-энергетического комплекса и возобновляемых источниковэнергии</w:t>
      </w:r>
    </w:p>
    <w:p w:rsidR="001B6742" w:rsidRPr="00BD2015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2015">
        <w:rPr>
          <w:rFonts w:ascii="Times New Roman" w:hAnsi="Times New Roman"/>
          <w:sz w:val="28"/>
          <w:szCs w:val="28"/>
        </w:rPr>
        <w:t>Отдел подготовки зон водохранилищ ГЭС</w:t>
      </w:r>
    </w:p>
    <w:p w:rsidR="001B6742" w:rsidRPr="00BD2015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2015">
        <w:rPr>
          <w:rFonts w:ascii="Times New Roman" w:hAnsi="Times New Roman"/>
          <w:sz w:val="28"/>
          <w:szCs w:val="28"/>
        </w:rPr>
        <w:t>Отдел финансовой и хозяйственной деятельности</w:t>
      </w: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2015">
        <w:rPr>
          <w:rFonts w:ascii="Times New Roman" w:hAnsi="Times New Roman"/>
          <w:sz w:val="28"/>
          <w:szCs w:val="28"/>
        </w:rPr>
        <w:t>Отдел кадровой и организационной работы</w:t>
      </w: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742" w:rsidRDefault="001B6742" w:rsidP="006309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</w:t>
      </w:r>
    </w:p>
    <w:p w:rsidR="001B6742" w:rsidRDefault="001B6742" w:rsidP="006309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1B6742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1B6742" w:rsidRPr="00BD2015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  <w:r w:rsidRPr="00BD2015">
        <w:rPr>
          <w:rFonts w:ascii="Times New Roman" w:hAnsi="Times New Roman"/>
          <w:sz w:val="12"/>
          <w:szCs w:val="12"/>
        </w:rPr>
        <w:t>з.и. положение о Минпроме. структура</w:t>
      </w:r>
    </w:p>
    <w:p w:rsidR="001B6742" w:rsidRPr="00BD2015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742" w:rsidRPr="00BD2015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742" w:rsidRPr="00BD2015" w:rsidRDefault="001B6742" w:rsidP="00BD2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742" w:rsidRPr="00BD2015" w:rsidRDefault="001B6742" w:rsidP="008145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6742" w:rsidRDefault="001B6742"/>
    <w:sectPr w:rsidR="001B6742" w:rsidSect="00BD201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0489"/>
    <w:rsid w:val="0000259D"/>
    <w:rsid w:val="000267A4"/>
    <w:rsid w:val="00045390"/>
    <w:rsid w:val="000466D8"/>
    <w:rsid w:val="000A45EC"/>
    <w:rsid w:val="001376B9"/>
    <w:rsid w:val="001B6742"/>
    <w:rsid w:val="001B7F13"/>
    <w:rsid w:val="001C4704"/>
    <w:rsid w:val="001E04F9"/>
    <w:rsid w:val="001E1A16"/>
    <w:rsid w:val="001E1B05"/>
    <w:rsid w:val="00230A17"/>
    <w:rsid w:val="002B0912"/>
    <w:rsid w:val="002B5B99"/>
    <w:rsid w:val="00354B95"/>
    <w:rsid w:val="00383E0C"/>
    <w:rsid w:val="00392433"/>
    <w:rsid w:val="00397288"/>
    <w:rsid w:val="003D43E2"/>
    <w:rsid w:val="003D6C01"/>
    <w:rsid w:val="0040565B"/>
    <w:rsid w:val="00446BD8"/>
    <w:rsid w:val="004965E9"/>
    <w:rsid w:val="004A38EC"/>
    <w:rsid w:val="004C7ED2"/>
    <w:rsid w:val="004F7D58"/>
    <w:rsid w:val="00506C6B"/>
    <w:rsid w:val="005530E5"/>
    <w:rsid w:val="00561EB9"/>
    <w:rsid w:val="005C476B"/>
    <w:rsid w:val="005D0F12"/>
    <w:rsid w:val="005D5D52"/>
    <w:rsid w:val="00614D13"/>
    <w:rsid w:val="00630962"/>
    <w:rsid w:val="006F393D"/>
    <w:rsid w:val="0070790B"/>
    <w:rsid w:val="00736F7F"/>
    <w:rsid w:val="00760365"/>
    <w:rsid w:val="007C0188"/>
    <w:rsid w:val="007D7B1D"/>
    <w:rsid w:val="007E55C9"/>
    <w:rsid w:val="0081459B"/>
    <w:rsid w:val="00820639"/>
    <w:rsid w:val="00847E8A"/>
    <w:rsid w:val="00850BA9"/>
    <w:rsid w:val="00873BF8"/>
    <w:rsid w:val="00944446"/>
    <w:rsid w:val="009565B6"/>
    <w:rsid w:val="00A055DA"/>
    <w:rsid w:val="00A06D6E"/>
    <w:rsid w:val="00A86C63"/>
    <w:rsid w:val="00A9407D"/>
    <w:rsid w:val="00AB3234"/>
    <w:rsid w:val="00AC1492"/>
    <w:rsid w:val="00AE6CC0"/>
    <w:rsid w:val="00B32001"/>
    <w:rsid w:val="00B40D68"/>
    <w:rsid w:val="00B80489"/>
    <w:rsid w:val="00BA6448"/>
    <w:rsid w:val="00BA7A4A"/>
    <w:rsid w:val="00BB04F8"/>
    <w:rsid w:val="00BD2015"/>
    <w:rsid w:val="00C22995"/>
    <w:rsid w:val="00C261B8"/>
    <w:rsid w:val="00C51FCB"/>
    <w:rsid w:val="00C91D38"/>
    <w:rsid w:val="00CA36A3"/>
    <w:rsid w:val="00CC7BE2"/>
    <w:rsid w:val="00CF501D"/>
    <w:rsid w:val="00D4483D"/>
    <w:rsid w:val="00D75E14"/>
    <w:rsid w:val="00DA574C"/>
    <w:rsid w:val="00DB7A44"/>
    <w:rsid w:val="00DC18EC"/>
    <w:rsid w:val="00DD32BD"/>
    <w:rsid w:val="00EB037D"/>
    <w:rsid w:val="00ED3E69"/>
    <w:rsid w:val="00F11BF8"/>
    <w:rsid w:val="00F16D4C"/>
    <w:rsid w:val="00F52EF6"/>
    <w:rsid w:val="00F61F28"/>
    <w:rsid w:val="00F857FD"/>
    <w:rsid w:val="00FD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59B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1459B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34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93</Words>
  <Characters>531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cp:lastPrinted>2013-03-29T08:30:00Z</cp:lastPrinted>
  <dcterms:created xsi:type="dcterms:W3CDTF">2013-03-21T07:22:00Z</dcterms:created>
  <dcterms:modified xsi:type="dcterms:W3CDTF">2013-04-02T11:37:00Z</dcterms:modified>
</cp:coreProperties>
</file>